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F899C" w14:textId="77777777" w:rsidR="00F25160" w:rsidRDefault="00F25160" w:rsidP="00F25160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Hugh STOPPARD</w:t>
      </w:r>
      <w:r>
        <w:rPr>
          <w:rFonts w:eastAsia="Times New Roman" w:cs="Times New Roman"/>
          <w:szCs w:val="24"/>
        </w:rPr>
        <w:t xml:space="preserve"> 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fl.1485)</w:t>
      </w:r>
    </w:p>
    <w:p w14:paraId="4D3EF459" w14:textId="77777777" w:rsidR="00F25160" w:rsidRDefault="00F25160" w:rsidP="00F25160">
      <w:pPr>
        <w:pStyle w:val="NoSpacing"/>
        <w:rPr>
          <w:rFonts w:cs="Times New Roman"/>
          <w:szCs w:val="24"/>
        </w:rPr>
      </w:pPr>
    </w:p>
    <w:p w14:paraId="0330C989" w14:textId="77777777" w:rsidR="00F25160" w:rsidRDefault="00F25160" w:rsidP="00F25160">
      <w:pPr>
        <w:pStyle w:val="NoSpacing"/>
        <w:rPr>
          <w:rFonts w:cs="Times New Roman"/>
          <w:szCs w:val="24"/>
        </w:rPr>
      </w:pPr>
    </w:p>
    <w:p w14:paraId="01B04006" w14:textId="77777777" w:rsidR="00F25160" w:rsidRDefault="00F25160" w:rsidP="00F251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Jul.</w:t>
      </w:r>
      <w:r>
        <w:rPr>
          <w:rFonts w:cs="Times New Roman"/>
          <w:szCs w:val="24"/>
        </w:rPr>
        <w:tab/>
        <w:t>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Hereford into lands of</w:t>
      </w:r>
    </w:p>
    <w:p w14:paraId="6194E2F2" w14:textId="77777777" w:rsidR="00F25160" w:rsidRDefault="00F25160" w:rsidP="00F251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Isabel </w:t>
      </w:r>
      <w:proofErr w:type="spellStart"/>
      <w:r>
        <w:rPr>
          <w:rFonts w:cs="Times New Roman"/>
          <w:szCs w:val="24"/>
        </w:rPr>
        <w:t>Saymoure</w:t>
      </w:r>
      <w:proofErr w:type="spellEnd"/>
      <w:r>
        <w:rPr>
          <w:rFonts w:cs="Times New Roman"/>
          <w:szCs w:val="24"/>
        </w:rPr>
        <w:t>(q.v.).</w:t>
      </w:r>
    </w:p>
    <w:p w14:paraId="27D35AAB" w14:textId="77777777" w:rsidR="00F25160" w:rsidRDefault="00F25160" w:rsidP="00F25160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724A0E83" w14:textId="77777777" w:rsidR="00F25160" w:rsidRDefault="00F25160" w:rsidP="00F25160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p.141)</w:t>
      </w:r>
    </w:p>
    <w:p w14:paraId="1E1BA0DE" w14:textId="77777777" w:rsidR="00F25160" w:rsidRDefault="00F25160" w:rsidP="00F25160">
      <w:pPr>
        <w:pStyle w:val="NoSpacing"/>
        <w:rPr>
          <w:rFonts w:eastAsia="Times New Roman" w:cs="Times New Roman"/>
          <w:szCs w:val="24"/>
        </w:rPr>
      </w:pPr>
    </w:p>
    <w:p w14:paraId="24F72012" w14:textId="77777777" w:rsidR="00F25160" w:rsidRDefault="00F25160" w:rsidP="00F25160">
      <w:pPr>
        <w:pStyle w:val="NoSpacing"/>
        <w:rPr>
          <w:rFonts w:eastAsia="Times New Roman" w:cs="Times New Roman"/>
          <w:szCs w:val="24"/>
        </w:rPr>
      </w:pPr>
    </w:p>
    <w:p w14:paraId="37960797" w14:textId="77777777" w:rsidR="00F25160" w:rsidRDefault="00F25160" w:rsidP="00F2516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29 October 2023</w:t>
      </w:r>
    </w:p>
    <w:p w14:paraId="6325D1C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B90E7" w14:textId="77777777" w:rsidR="00F25160" w:rsidRDefault="00F25160" w:rsidP="009139A6">
      <w:r>
        <w:separator/>
      </w:r>
    </w:p>
  </w:endnote>
  <w:endnote w:type="continuationSeparator" w:id="0">
    <w:p w14:paraId="07A6AD6E" w14:textId="77777777" w:rsidR="00F25160" w:rsidRDefault="00F2516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8D54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04A5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C80F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E99B0" w14:textId="77777777" w:rsidR="00F25160" w:rsidRDefault="00F25160" w:rsidP="009139A6">
      <w:r>
        <w:separator/>
      </w:r>
    </w:p>
  </w:footnote>
  <w:footnote w:type="continuationSeparator" w:id="0">
    <w:p w14:paraId="6E962C32" w14:textId="77777777" w:rsidR="00F25160" w:rsidRDefault="00F2516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04E9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8D4F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5572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16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25160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B0218"/>
  <w15:chartTrackingRefBased/>
  <w15:docId w15:val="{468E54F2-52DA-416D-8C53-9C60D584F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2023-10-29T20:54:00Z</dcterms:created>
  <dcterms:modified xsi:type="dcterms:W3CDTF">2023-10-29T20:54:00Z</dcterms:modified>
</cp:coreProperties>
</file>